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2FA7AF15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20107</w:t>
      </w:r>
      <w:r w:rsidR="009B502A">
        <w:rPr>
          <w:b/>
          <w:i/>
          <w:noProof/>
          <w:sz w:val="28"/>
        </w:rPr>
        <w:t>6</w:t>
      </w:r>
    </w:p>
    <w:p w14:paraId="5D2C253C" w14:textId="75AE90F9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01D871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</w:t>
            </w:r>
            <w:r w:rsidR="0028404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15EEEAED" w:rsidR="001E41F3" w:rsidRPr="00410371" w:rsidRDefault="009B5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DE0AF70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B50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1D7D6F7F" w:rsidR="00F25D98" w:rsidRDefault="003201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922F77F" w:rsidR="001E41F3" w:rsidRDefault="00320182">
            <w:pPr>
              <w:pStyle w:val="CRCoverPage"/>
              <w:spacing w:after="0"/>
              <w:ind w:left="100"/>
              <w:rPr>
                <w:noProof/>
              </w:rPr>
            </w:pPr>
            <w:r w:rsidRPr="00320182">
              <w:rPr>
                <w:noProof/>
              </w:rPr>
              <w:t>Proposed General Updates to TS 26.512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7CC0849" w:rsidR="00FF090D" w:rsidRDefault="009B502A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Updates throughout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1C6D7F5F" w:rsidR="000E5766" w:rsidRPr="00937AE2" w:rsidRDefault="009B502A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Updates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78966B4D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0005292D" w:rsidR="001E41F3" w:rsidRDefault="009B502A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030376E7" w:rsidR="001E41F3" w:rsidRDefault="009B5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the document with proposed editorial updates.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B0DEF" w14:textId="77777777" w:rsidR="00AC41A3" w:rsidRDefault="00AC41A3">
      <w:r>
        <w:separator/>
      </w:r>
    </w:p>
  </w:endnote>
  <w:endnote w:type="continuationSeparator" w:id="0">
    <w:p w14:paraId="6C8F9455" w14:textId="77777777" w:rsidR="00AC41A3" w:rsidRDefault="00AC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40E9A" w14:textId="77777777" w:rsidR="00AC41A3" w:rsidRDefault="00AC41A3">
      <w:r>
        <w:separator/>
      </w:r>
    </w:p>
  </w:footnote>
  <w:footnote w:type="continuationSeparator" w:id="0">
    <w:p w14:paraId="24A0C76F" w14:textId="77777777" w:rsidR="00AC41A3" w:rsidRDefault="00AC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5"/>
  </w:num>
  <w:num w:numId="5">
    <w:abstractNumId w:val="16"/>
  </w:num>
  <w:num w:numId="6">
    <w:abstractNumId w:val="23"/>
  </w:num>
  <w:num w:numId="7">
    <w:abstractNumId w:val="9"/>
  </w:num>
  <w:num w:numId="8">
    <w:abstractNumId w:val="36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3"/>
  </w:num>
  <w:num w:numId="18">
    <w:abstractNumId w:val="17"/>
  </w:num>
  <w:num w:numId="19">
    <w:abstractNumId w:val="41"/>
  </w:num>
  <w:num w:numId="20">
    <w:abstractNumId w:val="20"/>
  </w:num>
  <w:num w:numId="21">
    <w:abstractNumId w:val="20"/>
  </w:num>
  <w:num w:numId="22">
    <w:abstractNumId w:val="21"/>
  </w:num>
  <w:num w:numId="23">
    <w:abstractNumId w:val="48"/>
  </w:num>
  <w:num w:numId="24">
    <w:abstractNumId w:val="39"/>
  </w:num>
  <w:num w:numId="25">
    <w:abstractNumId w:val="29"/>
  </w:num>
  <w:num w:numId="26">
    <w:abstractNumId w:val="13"/>
  </w:num>
  <w:num w:numId="27">
    <w:abstractNumId w:val="14"/>
  </w:num>
  <w:num w:numId="28">
    <w:abstractNumId w:val="37"/>
  </w:num>
  <w:num w:numId="29">
    <w:abstractNumId w:val="44"/>
  </w:num>
  <w:num w:numId="30">
    <w:abstractNumId w:val="22"/>
  </w:num>
  <w:num w:numId="31">
    <w:abstractNumId w:val="35"/>
  </w:num>
  <w:num w:numId="32">
    <w:abstractNumId w:val="15"/>
  </w:num>
  <w:num w:numId="33">
    <w:abstractNumId w:val="27"/>
  </w:num>
  <w:num w:numId="34">
    <w:abstractNumId w:val="32"/>
  </w:num>
  <w:num w:numId="35">
    <w:abstractNumId w:val="28"/>
  </w:num>
  <w:num w:numId="36">
    <w:abstractNumId w:val="11"/>
  </w:num>
  <w:num w:numId="37">
    <w:abstractNumId w:val="19"/>
  </w:num>
  <w:num w:numId="38">
    <w:abstractNumId w:val="50"/>
  </w:num>
  <w:num w:numId="39">
    <w:abstractNumId w:val="49"/>
  </w:num>
  <w:num w:numId="40">
    <w:abstractNumId w:val="42"/>
  </w:num>
  <w:num w:numId="41">
    <w:abstractNumId w:val="34"/>
  </w:num>
  <w:num w:numId="42">
    <w:abstractNumId w:val="25"/>
  </w:num>
  <w:num w:numId="43">
    <w:abstractNumId w:val="51"/>
  </w:num>
  <w:num w:numId="44">
    <w:abstractNumId w:val="47"/>
  </w:num>
  <w:num w:numId="45">
    <w:abstractNumId w:val="10"/>
  </w:num>
  <w:num w:numId="46">
    <w:abstractNumId w:val="26"/>
  </w:num>
  <w:num w:numId="47">
    <w:abstractNumId w:val="33"/>
  </w:num>
  <w:num w:numId="48">
    <w:abstractNumId w:val="18"/>
  </w:num>
  <w:num w:numId="49">
    <w:abstractNumId w:val="12"/>
  </w:num>
  <w:num w:numId="50">
    <w:abstractNumId w:val="24"/>
  </w:num>
  <w:num w:numId="51">
    <w:abstractNumId w:val="53"/>
  </w:num>
  <w:num w:numId="52">
    <w:abstractNumId w:val="52"/>
  </w:num>
  <w:num w:numId="53">
    <w:abstractNumId w:val="40"/>
  </w:num>
  <w:num w:numId="54">
    <w:abstractNumId w:val="31"/>
  </w:num>
  <w:num w:numId="55">
    <w:abstractNumId w:val="46"/>
  </w:num>
  <w:num w:numId="56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E41F3"/>
    <w:rsid w:val="001F3E6B"/>
    <w:rsid w:val="00203686"/>
    <w:rsid w:val="0021650B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182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20B4D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B502A"/>
    <w:rsid w:val="009C4791"/>
    <w:rsid w:val="009C63B6"/>
    <w:rsid w:val="009D2346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92DE4"/>
    <w:rsid w:val="00A97818"/>
    <w:rsid w:val="00AA2CBC"/>
    <w:rsid w:val="00AA2E10"/>
    <w:rsid w:val="00AB4DE8"/>
    <w:rsid w:val="00AC0422"/>
    <w:rsid w:val="00AC08DC"/>
    <w:rsid w:val="00AC41A3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9E3555-6799-4B38-AD2D-C21BE270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212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2020-08-20T15:50:00Z</dcterms:created>
  <dcterms:modified xsi:type="dcterms:W3CDTF">2020-08-20T15:52:00Z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